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1317" w14:textId="77777777" w:rsidR="00DF46AD" w:rsidRPr="00690BA6" w:rsidRDefault="00DF46AD" w:rsidP="00DF46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CHINALS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5DF2C3B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DB082DD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9314C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528B7" w14:textId="77777777" w:rsidR="00DF46AD" w:rsidRDefault="00DF46AD" w:rsidP="00DF46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FF7FB34" w14:textId="77777777" w:rsidR="00DF46AD" w:rsidRDefault="00DF46AD" w:rsidP="00DF46A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76CC425" w14:textId="77777777" w:rsidR="00DF46AD" w:rsidRDefault="00DF46AD" w:rsidP="00DF46A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AD9981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6D071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D74C15" w14:textId="77777777" w:rsidR="00DF46AD" w:rsidRDefault="00DF46AD" w:rsidP="00DF4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4A0533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A1162" w14:textId="77777777" w:rsidR="00DF46AD" w:rsidRDefault="00DF46AD" w:rsidP="009139A6">
      <w:r>
        <w:separator/>
      </w:r>
    </w:p>
  </w:endnote>
  <w:endnote w:type="continuationSeparator" w:id="0">
    <w:p w14:paraId="1EA5827A" w14:textId="77777777" w:rsidR="00DF46AD" w:rsidRDefault="00DF46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26C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581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63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A696D" w14:textId="77777777" w:rsidR="00DF46AD" w:rsidRDefault="00DF46AD" w:rsidP="009139A6">
      <w:r>
        <w:separator/>
      </w:r>
    </w:p>
  </w:footnote>
  <w:footnote w:type="continuationSeparator" w:id="0">
    <w:p w14:paraId="7C8D28B4" w14:textId="77777777" w:rsidR="00DF46AD" w:rsidRDefault="00DF46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FD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43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EE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6A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46A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3771E"/>
  <w15:chartTrackingRefBased/>
  <w15:docId w15:val="{B91C9212-3B28-445F-A072-CEAA3A2D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2021-11-11T09:26:00Z</dcterms:created>
  <dcterms:modified xsi:type="dcterms:W3CDTF">2021-11-11T09:27:00Z</dcterms:modified>
</cp:coreProperties>
</file>